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C6126" w14:textId="6568B91B" w:rsidR="00C7180E" w:rsidRDefault="00C7180E" w:rsidP="00C7180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#SP-100</w:t>
      </w:r>
      <w:r>
        <w:rPr>
          <w:rFonts w:ascii="Arial" w:hAnsi="Arial" w:cs="Arial"/>
          <w:b/>
        </w:rPr>
        <w:tab/>
        <w:t>SP-230</w:t>
      </w:r>
      <w:r w:rsidR="00D47ABC">
        <w:rPr>
          <w:rFonts w:ascii="Arial" w:hAnsi="Arial" w:cs="Arial"/>
          <w:b/>
        </w:rPr>
        <w:t>405</w:t>
      </w:r>
    </w:p>
    <w:p w14:paraId="0B0E4FB9" w14:textId="77777777" w:rsidR="00C7180E" w:rsidRDefault="00C7180E" w:rsidP="00C7180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12 - 16 June 2023, Taipei</w:t>
      </w:r>
    </w:p>
    <w:p w14:paraId="52A2849A" w14:textId="4587EFFB" w:rsidR="00C7180E" w:rsidRPr="00C7180E" w:rsidRDefault="00C7180E" w:rsidP="00C7180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</w:p>
    <w:p w14:paraId="23EF9F27" w14:textId="77777777" w:rsidR="00C7180E" w:rsidRDefault="00C7180E" w:rsidP="00C7180E"/>
    <w:p w14:paraId="6717F6C3" w14:textId="3FC5D7AB" w:rsidR="00C7180E" w:rsidRDefault="00C7180E" w:rsidP="00C7180E"/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51712E1" w:rsidR="00C34D1F" w:rsidRPr="008557AF" w:rsidRDefault="00C9586A" w:rsidP="00BF36DE">
            <w:pPr>
              <w:pStyle w:val="Docnumber"/>
              <w:rPr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  <w:r w:rsidR="008269EB" w:rsidRPr="008557AF">
              <w:rPr>
                <w:sz w:val="36"/>
                <w:szCs w:val="36"/>
              </w:rPr>
              <w:t>-</w:t>
            </w:r>
            <w:r w:rsidR="003F617F" w:rsidRPr="008557AF">
              <w:rPr>
                <w:sz w:val="36"/>
                <w:szCs w:val="36"/>
                <w:lang w:val="en-US"/>
              </w:rPr>
              <w:t>LS13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8557AF" w:rsidRDefault="00C9586A" w:rsidP="00C9586A">
            <w:pPr>
              <w:pStyle w:val="Docnumber"/>
              <w:rPr>
                <w:b w:val="0"/>
                <w:bCs w:val="0"/>
                <w:smallCaps/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2344A86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905197">
              <w:t>18 April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767BF88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3F617F">
              <w:rPr>
                <w:b/>
                <w:bCs/>
              </w:rPr>
              <w:t>O-28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216B1184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2130FF09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05197">
              <w:rPr>
                <w:b/>
                <w:bCs/>
                <w:lang w:eastAsia="ja-JP"/>
              </w:rPr>
              <w:t>18 April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AD8B93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05197">
              <w:rPr>
                <w:b w:val="0"/>
                <w:bCs w:val="0"/>
                <w:lang w:eastAsia="ja-JP"/>
              </w:rPr>
              <w:t>6 October 2023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lastRenderedPageBreak/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5CADA8C8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r w:rsidR="009149F7">
        <w:rPr>
          <w:lang w:eastAsia="ja-JP"/>
        </w:rPr>
        <w:t>template,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5266C288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 xml:space="preserve">in </w:t>
      </w:r>
      <w:r w:rsidR="005C22F7">
        <w:rPr>
          <w:lang w:eastAsia="ja-JP"/>
        </w:rPr>
        <w:t>October</w:t>
      </w:r>
      <w:r w:rsidR="00803284">
        <w:rPr>
          <w:lang w:eastAsia="ja-JP"/>
        </w:rPr>
        <w:t xml:space="preserve">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2D0E8" w14:textId="77777777" w:rsidR="00DC1B85" w:rsidRDefault="00DC1B85" w:rsidP="009F5CAB">
      <w:r>
        <w:separator/>
      </w:r>
    </w:p>
  </w:endnote>
  <w:endnote w:type="continuationSeparator" w:id="0">
    <w:p w14:paraId="35240CC0" w14:textId="77777777" w:rsidR="00DC1B85" w:rsidRDefault="00DC1B85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CBF8" w14:textId="77777777" w:rsidR="00DC1B85" w:rsidRDefault="00DC1B85" w:rsidP="009F5CAB">
      <w:r>
        <w:separator/>
      </w:r>
    </w:p>
  </w:footnote>
  <w:footnote w:type="continuationSeparator" w:id="0">
    <w:p w14:paraId="40523EC0" w14:textId="77777777" w:rsidR="00DC1B85" w:rsidRDefault="00DC1B85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0B98D32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85151">
      <w:rPr>
        <w:lang w:val="de-DE"/>
      </w:rPr>
      <w:t>3</w:t>
    </w:r>
    <w:r w:rsidR="007722D1" w:rsidRPr="007722D1">
      <w:rPr>
        <w:lang w:val="de-D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8353D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F617F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4C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557AF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5197"/>
    <w:rsid w:val="00907054"/>
    <w:rsid w:val="009149F7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3222"/>
    <w:rsid w:val="00BD721C"/>
    <w:rsid w:val="00BF36DE"/>
    <w:rsid w:val="00C03C78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180E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47ABC"/>
    <w:rsid w:val="00D6088C"/>
    <w:rsid w:val="00D6606D"/>
    <w:rsid w:val="00D71CB1"/>
    <w:rsid w:val="00D85151"/>
    <w:rsid w:val="00DA511E"/>
    <w:rsid w:val="00DA6EBD"/>
    <w:rsid w:val="00DC1B85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3823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MCC_Corrections</cp:lastModifiedBy>
  <cp:revision>3</cp:revision>
  <cp:lastPrinted>2017-07-10T07:48:00Z</cp:lastPrinted>
  <dcterms:created xsi:type="dcterms:W3CDTF">2023-04-27T13:04:00Z</dcterms:created>
  <dcterms:modified xsi:type="dcterms:W3CDTF">2023-04-27T13:42:00Z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